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90D" w:rsidRDefault="0079590D" w:rsidP="0079590D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JAKESON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79590D" w:rsidRDefault="0079590D" w:rsidP="0079590D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Ilkley, West Riding of Yorkshire. Husbandman.</w:t>
      </w:r>
    </w:p>
    <w:p w:rsidR="0079590D" w:rsidRDefault="0079590D" w:rsidP="0079590D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79590D" w:rsidRDefault="0079590D" w:rsidP="0079590D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79590D" w:rsidRDefault="0079590D" w:rsidP="0079590D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Middleton(q.v.) brought a plaint of trespass and taking against him,</w:t>
      </w:r>
    </w:p>
    <w:p w:rsidR="0079590D" w:rsidRDefault="0079590D" w:rsidP="007959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Ralph More of Stubham in Ilkley(q.v.), Thomas Harper of Denton(q.v.), </w:t>
      </w:r>
    </w:p>
    <w:p w:rsidR="0079590D" w:rsidRDefault="0079590D" w:rsidP="0079590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James Hosbaldeston of Stubham(q.v.), John Colgyll of Ilkley(q.v.), Thomas Colgyll of Ilkley(q.v.) and Thomas Bartlot of Ilkley(q.v.).</w:t>
      </w:r>
    </w:p>
    <w:p w:rsidR="0079590D" w:rsidRDefault="0079590D" w:rsidP="007959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79590D" w:rsidRDefault="0079590D" w:rsidP="007959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590D" w:rsidRDefault="0079590D" w:rsidP="007959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9590D" w:rsidP="007959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90D" w:rsidRDefault="0079590D" w:rsidP="00564E3C">
      <w:pPr>
        <w:spacing w:after="0" w:line="240" w:lineRule="auto"/>
      </w:pPr>
      <w:r>
        <w:separator/>
      </w:r>
    </w:p>
  </w:endnote>
  <w:endnote w:type="continuationSeparator" w:id="0">
    <w:p w:rsidR="0079590D" w:rsidRDefault="007959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9590D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90D" w:rsidRDefault="0079590D" w:rsidP="00564E3C">
      <w:pPr>
        <w:spacing w:after="0" w:line="240" w:lineRule="auto"/>
      </w:pPr>
      <w:r>
        <w:separator/>
      </w:r>
    </w:p>
  </w:footnote>
  <w:footnote w:type="continuationSeparator" w:id="0">
    <w:p w:rsidR="0079590D" w:rsidRDefault="007959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0D"/>
    <w:rsid w:val="00372DC6"/>
    <w:rsid w:val="00564E3C"/>
    <w:rsid w:val="0064591D"/>
    <w:rsid w:val="007959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C7947C-89DB-4601-AD0A-8AA6E35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959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2016-01-13T20:05:00Z</dcterms:created>
  <dcterms:modified xsi:type="dcterms:W3CDTF">2016-01-13T20:06:00Z</dcterms:modified>
</cp:coreProperties>
</file>